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04" w:type="dxa"/>
        <w:tblLayout w:type="fixed"/>
        <w:tblLook w:val="04A0"/>
      </w:tblPr>
      <w:tblGrid>
        <w:gridCol w:w="2594"/>
        <w:gridCol w:w="8713"/>
        <w:gridCol w:w="1843"/>
        <w:gridCol w:w="236"/>
        <w:gridCol w:w="898"/>
        <w:gridCol w:w="236"/>
        <w:gridCol w:w="331"/>
        <w:gridCol w:w="236"/>
        <w:gridCol w:w="189"/>
        <w:gridCol w:w="104"/>
        <w:gridCol w:w="1224"/>
      </w:tblGrid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4A2DC6" w:rsidRDefault="004D751D" w:rsidP="0001076C">
            <w:pPr>
              <w:rPr>
                <w:lang w:val="en-US"/>
              </w:rPr>
            </w:pP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9E5D09">
            <w: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Default="004D751D" w:rsidP="009E5D09">
            <w:r>
              <w:t>к решению Саратовской</w:t>
            </w:r>
            <w:r>
              <w:br/>
              <w:t>городской Думы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751D" w:rsidRPr="000C396E" w:rsidRDefault="004D751D" w:rsidP="009E5D09">
            <w:r>
              <w:t xml:space="preserve">от </w:t>
            </w:r>
            <w:r w:rsidR="009E5D09">
              <w:t xml:space="preserve">           </w:t>
            </w:r>
            <w:r>
              <w:t xml:space="preserve"> </w:t>
            </w:r>
            <w:r w:rsidR="00E42786">
              <w:t xml:space="preserve">  </w:t>
            </w:r>
            <w:r>
              <w:t>№</w:t>
            </w:r>
            <w:r w:rsidR="00E51E14">
              <w:t xml:space="preserve"> </w:t>
            </w:r>
            <w: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Pr="000C396E" w:rsidRDefault="004D751D" w:rsidP="00E7707B"/>
        </w:tc>
      </w:tr>
      <w:tr w:rsidR="004D751D" w:rsidTr="004D751D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2"/>
          <w:wAfter w:w="1328" w:type="dxa"/>
          <w:cantSplit/>
        </w:trPr>
        <w:tc>
          <w:tcPr>
            <w:tcW w:w="15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A53A96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4D751D" w:rsidRDefault="004D751D" w:rsidP="00A81D5A">
            <w:pPr>
              <w:jc w:val="center"/>
            </w:pPr>
            <w:r>
              <w:t>по кодам клас</w:t>
            </w:r>
            <w:r w:rsidR="009E5D09">
              <w:t>сификации доходов бюджета за 202</w:t>
            </w:r>
            <w:r w:rsidR="00A81D5A">
              <w:t>1</w:t>
            </w:r>
            <w:r>
              <w:t xml:space="preserve"> год  </w:t>
            </w:r>
          </w:p>
        </w:tc>
      </w:tr>
      <w:tr w:rsidR="004D751D" w:rsidRPr="00A53A96" w:rsidTr="004D751D">
        <w:trPr>
          <w:gridAfter w:val="3"/>
          <w:wAfter w:w="1517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Default="004D751D" w:rsidP="0001076C"/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9E5D09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751D" w:rsidRPr="00A53A96" w:rsidRDefault="004D751D" w:rsidP="0001076C">
            <w:pPr>
              <w:jc w:val="right"/>
            </w:pPr>
          </w:p>
        </w:tc>
      </w:tr>
      <w:tr w:rsidR="004D751D" w:rsidRPr="00A53A96" w:rsidTr="004D751D">
        <w:trPr>
          <w:gridAfter w:val="4"/>
          <w:wAfter w:w="1753" w:type="dxa"/>
          <w:cantSplit/>
          <w:trHeight w:val="58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Код</w:t>
            </w:r>
          </w:p>
        </w:tc>
        <w:tc>
          <w:tcPr>
            <w:tcW w:w="8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751D" w:rsidRDefault="004D751D" w:rsidP="0001076C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51D" w:rsidRPr="00A53A96" w:rsidRDefault="004D751D" w:rsidP="00A53A96">
            <w:pPr>
              <w:jc w:val="center"/>
            </w:pPr>
            <w:r>
              <w:t>Исполнено</w:t>
            </w:r>
          </w:p>
        </w:tc>
      </w:tr>
    </w:tbl>
    <w:p w:rsidR="00DD1282" w:rsidRPr="00DD1282" w:rsidRDefault="00DD1282">
      <w:pPr>
        <w:rPr>
          <w:sz w:val="2"/>
        </w:rPr>
      </w:pPr>
    </w:p>
    <w:tbl>
      <w:tblPr>
        <w:tblW w:w="14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32"/>
        <w:gridCol w:w="1701"/>
      </w:tblGrid>
      <w:tr w:rsidR="00A53A96" w:rsidTr="004D751D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2</w:t>
            </w:r>
          </w:p>
        </w:tc>
        <w:tc>
          <w:tcPr>
            <w:tcW w:w="18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53A96" w:rsidRDefault="00A53A96" w:rsidP="0001076C">
            <w:pPr>
              <w:jc w:val="center"/>
            </w:pPr>
            <w:r>
              <w:t>4</w:t>
            </w:r>
          </w:p>
        </w:tc>
      </w:tr>
      <w:tr w:rsidR="00A81D5A" w:rsidRPr="00A53A96" w:rsidTr="004D751D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81D5A" w:rsidRDefault="00A81D5A" w:rsidP="00470291">
            <w:r>
              <w:t>НАЛОГОВЫЕ И НЕНАЛОГОВЫЕ ДОХОДЫ</w:t>
            </w:r>
          </w:p>
        </w:tc>
        <w:tc>
          <w:tcPr>
            <w:tcW w:w="183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9 165 523,3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81D5A" w:rsidRPr="003C7392" w:rsidRDefault="00470291">
            <w:pPr>
              <w:jc w:val="right"/>
            </w:pPr>
            <w:r>
              <w:t>9 066 156,8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НАЛОГИ НА ПРИБЫЛЬ,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5 675 544,5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470291">
            <w:pPr>
              <w:jc w:val="right"/>
            </w:pPr>
            <w:r>
              <w:t>5 569 993,0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 на доходы физических лиц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5 675 544,5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470291">
            <w:pPr>
              <w:jc w:val="right"/>
            </w:pPr>
            <w:r>
              <w:t>5 569 993,0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50 324,0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470291">
            <w:pPr>
              <w:jc w:val="right"/>
            </w:pPr>
            <w:r>
              <w:t>51 800,8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50 324,0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470291">
            <w:pPr>
              <w:jc w:val="right"/>
            </w:pPr>
            <w:r>
              <w:t>51 800,8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НАЛОГИ НА СОВОКУПНЫЙ ДОХОД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279 787,9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325 920,2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Единый налог на вмененный доход для отдельных видов деятельности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114 691,1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116 233,6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Единый сельскохозяйственный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14 782,</w:t>
            </w:r>
            <w:r w:rsidR="00275D0D">
              <w:t>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150 096,8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194 903,8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НАЛОГИ НА ИМУЩЕСТВО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2 154 886,1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2 137 235,8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592 500,0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582 009,8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1 06 04000 02 0000 110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Транспортный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1 189 000,0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1 183 144,0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Земельный налог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373 386,1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372 082,0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ГОСУДАРСТВЕННАЯ ПОШЛИНА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212 026,2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C7392" w:rsidRDefault="00042D47">
            <w:pPr>
              <w:jc w:val="right"/>
            </w:pPr>
            <w:r>
              <w:t>211 689,9</w:t>
            </w:r>
          </w:p>
        </w:tc>
      </w:tr>
      <w:tr w:rsidR="00DE40C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E40C3" w:rsidRDefault="00DE40C3" w:rsidP="004A0F9B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09 00000 00 0000 000</w:t>
            </w:r>
          </w:p>
          <w:p w:rsidR="00DE40C3" w:rsidRDefault="00DE40C3" w:rsidP="004A0F9B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DE40C3" w:rsidRDefault="00DE40C3" w:rsidP="004A0F9B">
            <w:r w:rsidRPr="00BF67DC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DE40C3" w:rsidRPr="009E5D09" w:rsidRDefault="00DE40C3" w:rsidP="004A0F9B">
            <w:pPr>
              <w:jc w:val="right"/>
            </w:pPr>
            <w:r w:rsidRPr="009E5D0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E40C3" w:rsidRPr="003C7392" w:rsidRDefault="00DE40C3" w:rsidP="00DE40C3">
            <w:pPr>
              <w:jc w:val="right"/>
            </w:pPr>
            <w:r>
              <w:t>2</w:t>
            </w:r>
            <w:r w:rsidRPr="003C7392">
              <w:t>,</w:t>
            </w:r>
            <w:r>
              <w:t>3</w:t>
            </w:r>
            <w:r w:rsidRPr="003C7392">
              <w:t xml:space="preserve"> 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656 886,9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DE65C1">
            <w:pPr>
              <w:jc w:val="right"/>
            </w:pPr>
            <w:r>
              <w:t>614 214,3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1 11 01040 04 0000 120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1 195,2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DE65C1">
            <w:pPr>
              <w:jc w:val="right"/>
            </w:pPr>
            <w:r>
              <w:t>1 195,2</w:t>
            </w:r>
          </w:p>
        </w:tc>
      </w:tr>
      <w:tr w:rsidR="00A81D5A" w:rsidRPr="008953D7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513 075,1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DE65C1" w:rsidP="006C1704">
            <w:pPr>
              <w:jc w:val="right"/>
            </w:pPr>
            <w:r>
              <w:t>4</w:t>
            </w:r>
            <w:r w:rsidR="006C1704">
              <w:t>7</w:t>
            </w:r>
            <w:r>
              <w:t>6 830,6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396 662,1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DE65C1">
            <w:pPr>
              <w:jc w:val="right"/>
            </w:pPr>
            <w:r>
              <w:t>348 782,5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31 500,0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42 646,1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98,8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108,3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84 814,2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85 293,7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37,4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37,4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1 11 05324 04 0000 120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0,7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21 879,1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51A1" w:rsidRDefault="00C5499B">
            <w:pPr>
              <w:jc w:val="right"/>
            </w:pPr>
            <w:r>
              <w:t>21 879,1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71 043,8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697448">
            <w:pPr>
              <w:jc w:val="right"/>
            </w:pPr>
            <w:r>
              <w:t>72 484,</w:t>
            </w:r>
            <w:r w:rsidR="00697448">
              <w:t>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1 11 09080 04 0000 120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49 655,7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41 786,6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ПЛАТЕЖИ ПРИ ПОЛЬЗОВАНИИ ПРИРОДНЫМИ РЕСУРСАМИ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13 430,2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12 311,0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Плата за негативное воздействие на окружающую среду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13 430,2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12 311,0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11 695,0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20 556,6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1 024,6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940,</w:t>
            </w:r>
            <w:r w:rsidR="00697448">
              <w:t>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10 670,4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>
            <w:pPr>
              <w:jc w:val="right"/>
            </w:pPr>
            <w:r>
              <w:t>19 616,0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ПРОДАЖИ МАТЕРИАЛЬНЫХ И НЕМАТЕРИАЛЬНЫХ АКТИВОВ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67 874,9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74 240,1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1 14 01040 04 0000 410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413,7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13 329,1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73,2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220,1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47 258,2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55 016,9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1 14 06024 04 0000 430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395,8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F6A43" w:rsidRDefault="00625EF3" w:rsidP="00BC29D4">
            <w:pPr>
              <w:jc w:val="right"/>
            </w:pPr>
            <w:r>
              <w:t>395,8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4 734,0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625EF3" w:rsidP="00194AE7">
            <w:pPr>
              <w:jc w:val="right"/>
            </w:pPr>
            <w:r>
              <w:t>4 864,</w:t>
            </w:r>
            <w:r w:rsidR="00697448">
              <w:t>5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ШТРАФЫ, САНКЦИИ, ВОЗМЕЩЕНИЕ УЩЕРБА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42 977,6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625EF3" w:rsidP="00F160DB">
            <w:pPr>
              <w:jc w:val="right"/>
            </w:pPr>
            <w:r>
              <w:t>48 218,9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ПРОЧИЕ НЕНАЛОГОВЫЕ ДОХОДЫ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C80B8F" w:rsidRDefault="00625EF3" w:rsidP="00F160DB">
            <w:pPr>
              <w:jc w:val="right"/>
              <w:rPr>
                <w:color w:val="FF0000"/>
              </w:rPr>
            </w:pPr>
            <w:r w:rsidRPr="00C80B8F">
              <w:rPr>
                <w:color w:val="FF0000"/>
              </w:rPr>
              <w:t>-26,1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Прочие неналоговые доходы бюджетов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90,0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625EF3" w:rsidP="005F7DD2">
            <w:pPr>
              <w:jc w:val="right"/>
            </w:pPr>
            <w:r>
              <w:t>90,2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БЕЗВОЗМЕЗДНЫЕ ПОСТУПЛЕНИЯ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C80B8F" w:rsidP="00470291">
            <w:pPr>
              <w:jc w:val="right"/>
            </w:pPr>
            <w:r>
              <w:t>16 403 809,4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C80B8F" w:rsidP="00F160DB">
            <w:pPr>
              <w:jc w:val="right"/>
            </w:pPr>
            <w:r>
              <w:t>15 840 768,8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C80B8F" w:rsidP="00470291">
            <w:pPr>
              <w:jc w:val="right"/>
            </w:pPr>
            <w:r>
              <w:t>16 408 914,8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C80B8F" w:rsidP="0001076C">
            <w:pPr>
              <w:jc w:val="right"/>
            </w:pPr>
            <w:r>
              <w:t>15 845 874,2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2 02 10000 00 0000 150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35 489,2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4A0F9B" w:rsidP="005F7DD2">
            <w:pPr>
              <w:jc w:val="right"/>
            </w:pPr>
            <w:r>
              <w:t>35 489,2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2 02 19999 04 0000 150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Прочие дотации бюджетам городских округов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35 489,2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4A0F9B" w:rsidP="00BC29D4">
            <w:pPr>
              <w:jc w:val="right"/>
            </w:pPr>
            <w:r>
              <w:t>35 489,2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4349C8" w:rsidP="00697448">
            <w:pPr>
              <w:jc w:val="right"/>
            </w:pPr>
            <w:r>
              <w:t>6 301 670,</w:t>
            </w:r>
            <w:r w:rsidR="00697448">
              <w:t>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4349C8" w:rsidP="00BC29D4">
            <w:pPr>
              <w:jc w:val="right"/>
            </w:pPr>
            <w:r>
              <w:t>5 784 974,4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2 02 20299 04 0000 150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4349C8" w:rsidP="00470291">
            <w:pPr>
              <w:jc w:val="right"/>
            </w:pPr>
            <w:r>
              <w:t>2 662 571,0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4349C8" w:rsidP="005F7DD2">
            <w:pPr>
              <w:jc w:val="right"/>
            </w:pPr>
            <w:r>
              <w:t>2 482 009,1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2 02 20302 04 0000 150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4349C8" w:rsidP="00470291">
            <w:pPr>
              <w:jc w:val="right"/>
            </w:pPr>
            <w:r>
              <w:t>56 027,9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4349C8" w:rsidP="0001076C">
            <w:pPr>
              <w:jc w:val="right"/>
            </w:pPr>
            <w:r>
              <w:t>51 962,7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2 02 25021 04 0000 150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86 883,7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4349C8" w:rsidP="00BC29D4">
            <w:pPr>
              <w:jc w:val="right"/>
            </w:pPr>
            <w:r>
              <w:t>86 883,7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2 02 25210 04 0000 150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41 356,2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4349C8" w:rsidP="0001076C">
            <w:pPr>
              <w:jc w:val="right"/>
            </w:pPr>
            <w:r>
              <w:t>39 070,1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2 02 25232 04 0000 150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528 503,9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545796" w:rsidP="00BC29D4">
            <w:pPr>
              <w:jc w:val="right"/>
            </w:pPr>
            <w:r>
              <w:t>472 252,6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2 02 25269 04 0000 150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545796">
            <w:pPr>
              <w:jc w:val="right"/>
            </w:pPr>
            <w:r>
              <w:t>25 15</w:t>
            </w:r>
            <w:r w:rsidR="00545796">
              <w:t>1</w:t>
            </w:r>
            <w:r>
              <w:t>,</w:t>
            </w:r>
            <w:r w:rsidR="00545796">
              <w:t>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545796" w:rsidP="0001076C">
            <w:pPr>
              <w:jc w:val="right"/>
            </w:pPr>
            <w:r>
              <w:t>25 151,6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2 02 25304 04 0000 150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350 541,8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BC29D4">
            <w:pPr>
              <w:jc w:val="right"/>
            </w:pPr>
            <w:r>
              <w:t>350 243,4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2 02 25305 04 0000 150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341 517,2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BC29D4">
            <w:pPr>
              <w:jc w:val="right"/>
            </w:pPr>
            <w:r>
              <w:t>312 683,5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2 02 25497 04 0000 150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8 368,4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134162">
            <w:pPr>
              <w:jc w:val="right"/>
            </w:pPr>
            <w:r>
              <w:t>8 201,5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2 02 25517 04 0000 150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319,6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D864F6">
            <w:pPr>
              <w:jc w:val="right"/>
            </w:pPr>
            <w:r>
              <w:t>319,6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2 02 25519 04 0000 150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37 233,9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134162">
            <w:pPr>
              <w:jc w:val="right"/>
            </w:pPr>
            <w:r>
              <w:t>37 233,9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2 02 25520 04 0000 150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266 513,7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165B43" w:rsidP="00134162">
            <w:pPr>
              <w:jc w:val="right"/>
            </w:pPr>
            <w:r>
              <w:t>169 209,4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538 603,3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ED5F71">
            <w:pPr>
              <w:jc w:val="right"/>
            </w:pPr>
            <w:r>
              <w:t>538 603,3</w:t>
            </w:r>
          </w:p>
        </w:tc>
      </w:tr>
      <w:tr w:rsidR="00A81D5A" w:rsidRPr="00381155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257 216,4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381155" w:rsidRDefault="0079245D" w:rsidP="00377C87">
            <w:pPr>
              <w:jc w:val="right"/>
            </w:pPr>
            <w:r>
              <w:t>249</w:t>
            </w:r>
            <w:r w:rsidR="00377C87">
              <w:t> </w:t>
            </w:r>
            <w:r>
              <w:t>89</w:t>
            </w:r>
            <w:r w:rsidR="00377C87">
              <w:t>4,0</w:t>
            </w:r>
          </w:p>
        </w:tc>
      </w:tr>
      <w:tr w:rsidR="00A81D5A" w:rsidRPr="00134162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2 02 29999 04 0106 150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592 800,0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B51743" w:rsidRDefault="0079245D" w:rsidP="008A2662">
            <w:pPr>
              <w:jc w:val="right"/>
            </w:pPr>
            <w:r>
              <w:t>471 596,</w:t>
            </w:r>
            <w:r w:rsidR="00796804">
              <w:t>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2 02 29999 04 0111 150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8 062,1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8A2662">
            <w:pPr>
              <w:jc w:val="right"/>
            </w:pPr>
            <w:r>
              <w:t>8 056,8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2 02 29999 04 0112 150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8A2662">
            <w:pPr>
              <w:jc w:val="right"/>
            </w:pPr>
            <w:r>
              <w:t>481 602,3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79245D">
            <w:pPr>
              <w:jc w:val="right"/>
            </w:pPr>
            <w:r>
              <w:t>6</w:t>
            </w:r>
            <w:r w:rsidR="0079245D">
              <w:t> </w:t>
            </w:r>
            <w:r>
              <w:t>9</w:t>
            </w:r>
            <w:r w:rsidR="0079245D">
              <w:t>23 638,9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8A2662">
            <w:pPr>
              <w:jc w:val="right"/>
            </w:pPr>
            <w:r>
              <w:t>6 917 404,6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79245D">
            <w:pPr>
              <w:jc w:val="right"/>
            </w:pPr>
            <w:r>
              <w:t>3</w:t>
            </w:r>
            <w:r w:rsidR="0079245D">
              <w:t> </w:t>
            </w:r>
            <w:r>
              <w:t>8</w:t>
            </w:r>
            <w:r w:rsidR="0079245D">
              <w:t>55 990,9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B51743">
            <w:pPr>
              <w:jc w:val="right"/>
            </w:pPr>
            <w:r>
              <w:t>3 855 982,7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2 02 30024 04 0003 150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6 660,8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79245D" w:rsidP="00B51743">
            <w:pPr>
              <w:jc w:val="right"/>
            </w:pPr>
            <w:r>
              <w:t>6 660,8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2 960,3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79245D" w:rsidP="00194AE7">
            <w:pPr>
              <w:jc w:val="right"/>
            </w:pPr>
            <w:r>
              <w:t>2 960,3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2 220,3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79245D" w:rsidP="00B51743">
            <w:pPr>
              <w:jc w:val="right"/>
            </w:pPr>
            <w:r>
              <w:t>2 220,3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79245D" w:rsidP="00470291">
            <w:pPr>
              <w:jc w:val="right"/>
            </w:pPr>
            <w:r>
              <w:t>24 823,2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79245D" w:rsidP="00B51743">
            <w:pPr>
              <w:jc w:val="right"/>
            </w:pPr>
            <w:r>
              <w:t>24 025,1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2 02 30024 04 0010 150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25 163,0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25 040,5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2 960,3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2 952,9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11 893,1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11 274,0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2 02 30024 04 0014 150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192 927,2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192 441,1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2 02 30024 04 0015 150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1 480,2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4D1DBC">
            <w:pPr>
              <w:jc w:val="right"/>
            </w:pPr>
            <w:r>
              <w:t>1 478,</w:t>
            </w:r>
            <w:r w:rsidR="004D1DBC">
              <w:t>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C25457" w:rsidP="00470291">
            <w:pPr>
              <w:jc w:val="right"/>
            </w:pPr>
            <w:r>
              <w:t>244 803,8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4A2DC6">
            <w:pPr>
              <w:jc w:val="right"/>
            </w:pPr>
            <w:r>
              <w:t>243 558,6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C25457" w:rsidP="00470291">
            <w:pPr>
              <w:jc w:val="right"/>
            </w:pPr>
            <w:r>
              <w:t>79 641,7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76 969,8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21 806,3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C25457" w:rsidP="00B51743">
            <w:pPr>
              <w:jc w:val="right"/>
            </w:pPr>
            <w:r>
              <w:t>21 806,3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C25457" w:rsidP="00470291">
            <w:pPr>
              <w:jc w:val="right"/>
            </w:pPr>
            <w:r>
              <w:t>8 018,1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C25457" w:rsidP="00B51743">
            <w:pPr>
              <w:jc w:val="right"/>
            </w:pPr>
            <w:r>
              <w:t>7 910,1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C25457">
            <w:pPr>
              <w:jc w:val="right"/>
            </w:pPr>
            <w:r>
              <w:t>2 1</w:t>
            </w:r>
            <w:r w:rsidR="00C25457">
              <w:t>6</w:t>
            </w:r>
            <w:r>
              <w:t xml:space="preserve">8 </w:t>
            </w:r>
            <w:r w:rsidR="00C25457">
              <w:t>41</w:t>
            </w:r>
            <w:r>
              <w:t>7,</w:t>
            </w:r>
            <w:r w:rsidR="00C25457">
              <w:t>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470291" w:rsidRDefault="009A38ED" w:rsidP="00B51743">
            <w:pPr>
              <w:jc w:val="right"/>
            </w:pPr>
            <w:r>
              <w:t>2 168 417,2</w:t>
            </w:r>
          </w:p>
        </w:tc>
      </w:tr>
      <w:tr w:rsidR="00A81D5A" w:rsidRPr="00B51743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300,5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440DA" w:rsidRDefault="009A38ED" w:rsidP="0001076C">
            <w:pPr>
              <w:jc w:val="right"/>
            </w:pPr>
            <w:r>
              <w:t>283,0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2 02 30024 04 0043 150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4 006,1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535FD9">
            <w:pPr>
              <w:jc w:val="right"/>
            </w:pPr>
            <w:r>
              <w:t>3 999,4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2 02 30024 04 0044 150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1 511,1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1076C">
            <w:pPr>
              <w:jc w:val="right"/>
            </w:pPr>
            <w:r>
              <w:t>1 510,9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2 02 35120 04 0000 150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220,0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54286">
            <w:pPr>
              <w:jc w:val="right"/>
            </w:pPr>
            <w:r>
              <w:t>119,4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2 02 35303 04 0000 150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259 656,8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1076C">
            <w:pPr>
              <w:jc w:val="right"/>
            </w:pPr>
            <w:r>
              <w:t>259 617,8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2 02 35469 04 0000 150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9A38ED" w:rsidP="00470291">
            <w:pPr>
              <w:jc w:val="right"/>
            </w:pPr>
            <w:r>
              <w:t>8 178,0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F440DA">
            <w:pPr>
              <w:jc w:val="right"/>
            </w:pPr>
            <w:r>
              <w:t>8 175,8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 xml:space="preserve">Иные межбюджетные трансферты  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3 148 116,0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54286">
            <w:pPr>
              <w:jc w:val="right"/>
            </w:pPr>
            <w:r>
              <w:t>3 108 006,0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2 02 45390 04 0000 150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600 000,0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1076C">
            <w:pPr>
              <w:jc w:val="right"/>
            </w:pPr>
            <w:r>
              <w:t>600 000,0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2 02 45393 04 0000 150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1 114 100,0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54286">
            <w:pPr>
              <w:jc w:val="right"/>
            </w:pPr>
            <w:r>
              <w:t>1 114 100,0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2 02 45426 04 0000 150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26 200,0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9A38ED">
            <w:pPr>
              <w:jc w:val="right"/>
            </w:pPr>
            <w:r>
              <w:t>26 200,0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2 02 45454 04 0000 150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1076C">
            <w:pPr>
              <w:jc w:val="right"/>
            </w:pPr>
            <w:r>
              <w:t>5 000,0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12 210,4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Default="009A38ED" w:rsidP="00054286">
            <w:pPr>
              <w:jc w:val="right"/>
            </w:pPr>
            <w:r>
              <w:t>12 210,4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2 02 49999 04 0021 150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6 725,0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9A38ED" w:rsidP="00054286">
            <w:pPr>
              <w:jc w:val="right"/>
            </w:pPr>
            <w:r w:rsidRPr="00FC3CC7">
              <w:t>6 725,</w:t>
            </w:r>
            <w:r w:rsidR="000D26E9" w:rsidRPr="00FC3CC7">
              <w:t>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2 02 49999 04 0032 150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403 400,0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9A38ED" w:rsidP="00054286">
            <w:pPr>
              <w:jc w:val="right"/>
            </w:pPr>
            <w:r w:rsidRPr="00FC3CC7">
              <w:t>403 329,2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9A38ED" w:rsidP="00831A18">
            <w:pPr>
              <w:jc w:val="right"/>
            </w:pPr>
            <w:r w:rsidRPr="00FC3CC7">
              <w:t>200 000,0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1 300,0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1 300,0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70 000,0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045D37" w:rsidP="00353CA3">
            <w:pPr>
              <w:jc w:val="right"/>
            </w:pPr>
            <w:r w:rsidRPr="00FC3CC7">
              <w:t>70 000,0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80 000,0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222FE4" w:rsidP="0001076C">
            <w:pPr>
              <w:jc w:val="right"/>
            </w:pPr>
            <w:r w:rsidRPr="00FC3CC7">
              <w:t>80 000,0</w:t>
            </w:r>
          </w:p>
        </w:tc>
      </w:tr>
      <w:tr w:rsidR="00A81D5A" w:rsidTr="004D751D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832" w:type="dxa"/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130 000,0</w:t>
            </w:r>
          </w:p>
        </w:tc>
      </w:tr>
      <w:tr w:rsidR="00A81D5A" w:rsidTr="00A81D5A">
        <w:trPr>
          <w:cantSplit/>
        </w:trPr>
        <w:tc>
          <w:tcPr>
            <w:tcW w:w="2594" w:type="dxa"/>
            <w:tcBorders>
              <w:bottom w:val="nil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2 02 49999 04 0049 150 </w:t>
            </w:r>
          </w:p>
        </w:tc>
        <w:tc>
          <w:tcPr>
            <w:tcW w:w="8713" w:type="dxa"/>
            <w:tcBorders>
              <w:bottom w:val="nil"/>
            </w:tcBorders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832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42 180,6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42 180,5</w:t>
            </w:r>
          </w:p>
        </w:tc>
      </w:tr>
      <w:tr w:rsidR="00A81D5A" w:rsidTr="00A81D5A">
        <w:trPr>
          <w:cantSplit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2 02 49999 04 0050 150 </w:t>
            </w:r>
          </w:p>
        </w:tc>
        <w:tc>
          <w:tcPr>
            <w:tcW w:w="8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300 000,0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290 406,8</w:t>
            </w:r>
          </w:p>
        </w:tc>
      </w:tr>
      <w:tr w:rsidR="00A81D5A" w:rsidTr="003C5348">
        <w:trPr>
          <w:cantSplit/>
        </w:trPr>
        <w:tc>
          <w:tcPr>
            <w:tcW w:w="2594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2 02 49999 04 0051 150 </w:t>
            </w:r>
          </w:p>
        </w:tc>
        <w:tc>
          <w:tcPr>
            <w:tcW w:w="8713" w:type="dxa"/>
            <w:tcBorders>
              <w:top w:val="nil"/>
              <w:bottom w:val="nil"/>
            </w:tcBorders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разработку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83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5 000,0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5 000,0</w:t>
            </w:r>
          </w:p>
        </w:tc>
      </w:tr>
      <w:tr w:rsidR="00A81D5A" w:rsidTr="003C5348">
        <w:trPr>
          <w:cantSplit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2 02 49999 04 0058 150 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A81D5A" w:rsidRDefault="00A81D5A" w:rsidP="00470291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25 000,0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1D5A" w:rsidRPr="00FC3CC7" w:rsidRDefault="009A38ED" w:rsidP="0001076C">
            <w:pPr>
              <w:jc w:val="right"/>
            </w:pPr>
            <w:r w:rsidRPr="00FC3CC7">
              <w:t>22 282,2</w:t>
            </w:r>
          </w:p>
        </w:tc>
      </w:tr>
      <w:tr w:rsidR="00A81D5A" w:rsidTr="003C5348">
        <w:trPr>
          <w:cantSplit/>
        </w:trPr>
        <w:tc>
          <w:tcPr>
            <w:tcW w:w="259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lastRenderedPageBreak/>
              <w:t xml:space="preserve">2 02 49999 04 0065 150 </w:t>
            </w:r>
          </w:p>
        </w:tc>
        <w:tc>
          <w:tcPr>
            <w:tcW w:w="8713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:rsidR="00A81D5A" w:rsidRDefault="00A81D5A" w:rsidP="00470291">
            <w:r>
              <w:t>Межбюджетные транcферты,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8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t>127 000,0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:rsidR="00A81D5A" w:rsidRPr="00470291" w:rsidRDefault="009A38ED" w:rsidP="0001076C">
            <w:pPr>
              <w:jc w:val="right"/>
            </w:pPr>
            <w:r>
              <w:t>99 271,9</w:t>
            </w:r>
          </w:p>
        </w:tc>
      </w:tr>
      <w:tr w:rsidR="00A81D5A" w:rsidTr="009A38ED">
        <w:trPr>
          <w:cantSplit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2 19 00000 00 0000 000 </w:t>
            </w:r>
          </w:p>
        </w:tc>
        <w:tc>
          <w:tcPr>
            <w:tcW w:w="8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D5A" w:rsidRDefault="00A81D5A" w:rsidP="00470291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Pr="009A38ED" w:rsidRDefault="009A38ED" w:rsidP="0001076C">
            <w:pPr>
              <w:jc w:val="right"/>
              <w:rPr>
                <w:color w:val="FF0000"/>
              </w:rPr>
            </w:pPr>
            <w:r w:rsidRPr="009A38ED">
              <w:rPr>
                <w:color w:val="FF0000"/>
              </w:rPr>
              <w:t>-5 105,4</w:t>
            </w:r>
          </w:p>
        </w:tc>
      </w:tr>
      <w:tr w:rsidR="00A81D5A" w:rsidTr="009A38ED">
        <w:trPr>
          <w:cantSplit/>
        </w:trPr>
        <w:tc>
          <w:tcPr>
            <w:tcW w:w="2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D5A" w:rsidRDefault="00A81D5A" w:rsidP="00470291">
            <w:pPr>
              <w:jc w:val="center"/>
            </w:pPr>
            <w:r>
              <w:t xml:space="preserve">2 19 00000 04 0000 150 </w:t>
            </w:r>
          </w:p>
        </w:tc>
        <w:tc>
          <w:tcPr>
            <w:tcW w:w="8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D5A" w:rsidRDefault="00A81D5A" w:rsidP="00470291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D5A" w:rsidRPr="009A38ED" w:rsidRDefault="009A38ED" w:rsidP="0001076C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-5 105,4</w:t>
            </w:r>
          </w:p>
        </w:tc>
      </w:tr>
      <w:tr w:rsidR="00A81D5A" w:rsidTr="009A38ED">
        <w:trPr>
          <w:cantSplit/>
        </w:trPr>
        <w:tc>
          <w:tcPr>
            <w:tcW w:w="25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D5A" w:rsidRDefault="00A81D5A" w:rsidP="00470291">
            <w:r>
              <w:t> </w:t>
            </w:r>
          </w:p>
        </w:tc>
        <w:tc>
          <w:tcPr>
            <w:tcW w:w="87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470291">
            <w:r>
              <w:t>ВСЕГО:</w:t>
            </w:r>
          </w:p>
        </w:tc>
        <w:tc>
          <w:tcPr>
            <w:tcW w:w="18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1D5A" w:rsidRDefault="00A81D5A" w:rsidP="00C80B8F">
            <w:pPr>
              <w:jc w:val="right"/>
            </w:pPr>
            <w:r>
              <w:t>2</w:t>
            </w:r>
            <w:r w:rsidR="00C80B8F">
              <w:t>5</w:t>
            </w:r>
            <w:r>
              <w:t xml:space="preserve"> </w:t>
            </w:r>
            <w:r w:rsidR="00C80B8F">
              <w:t>569</w:t>
            </w:r>
            <w:r>
              <w:t xml:space="preserve"> 33</w:t>
            </w:r>
            <w:r w:rsidR="00C80B8F">
              <w:t>2</w:t>
            </w:r>
            <w:r>
              <w:t>,</w:t>
            </w:r>
            <w:r w:rsidR="00C80B8F">
              <w:t>7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81D5A" w:rsidRPr="00470291" w:rsidRDefault="00C80B8F" w:rsidP="000073F4">
            <w:pPr>
              <w:jc w:val="right"/>
            </w:pPr>
            <w:r>
              <w:t>24 906 925,6</w:t>
            </w:r>
          </w:p>
        </w:tc>
      </w:tr>
    </w:tbl>
    <w:p w:rsidR="00183A53" w:rsidRDefault="00183A53" w:rsidP="00E42786">
      <w:pPr>
        <w:pStyle w:val="2"/>
        <w:spacing w:before="240"/>
        <w:jc w:val="both"/>
        <w:rPr>
          <w:b w:val="0"/>
          <w:bCs/>
          <w:szCs w:val="24"/>
        </w:rPr>
      </w:pPr>
      <w:r w:rsidRPr="00845B7F">
        <w:rPr>
          <w:b w:val="0"/>
          <w:bCs/>
          <w:szCs w:val="24"/>
        </w:rPr>
        <w:t>Председатель комитета по финансам администрации</w:t>
      </w:r>
    </w:p>
    <w:p w:rsidR="00183A53" w:rsidRPr="00597B43" w:rsidRDefault="00183A53" w:rsidP="00183A53">
      <w:pPr>
        <w:pStyle w:val="2"/>
        <w:jc w:val="both"/>
        <w:rPr>
          <w:b w:val="0"/>
          <w:szCs w:val="24"/>
        </w:rPr>
      </w:pPr>
      <w:r w:rsidRPr="00597B43">
        <w:rPr>
          <w:b w:val="0"/>
          <w:bCs/>
          <w:szCs w:val="24"/>
        </w:rPr>
        <w:t>муниципального образования «Город Саратов»                                                                                                                                     А.С. Струков</w:t>
      </w:r>
    </w:p>
    <w:p w:rsidR="00E2598B" w:rsidRPr="004D751D" w:rsidRDefault="00E2598B" w:rsidP="006F1F3C"/>
    <w:sectPr w:rsidR="00E2598B" w:rsidRPr="004D751D" w:rsidSect="003C5348">
      <w:headerReference w:type="even" r:id="rId8"/>
      <w:headerReference w:type="default" r:id="rId9"/>
      <w:pgSz w:w="16838" w:h="11906" w:orient="landscape"/>
      <w:pgMar w:top="1701" w:right="1134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9C0" w:rsidRDefault="00E319C0" w:rsidP="00DD1282">
      <w:r>
        <w:separator/>
      </w:r>
    </w:p>
  </w:endnote>
  <w:endnote w:type="continuationSeparator" w:id="1">
    <w:p w:rsidR="00E319C0" w:rsidRDefault="00E319C0" w:rsidP="00DD1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9C0" w:rsidRDefault="00E319C0" w:rsidP="00DD1282">
      <w:r>
        <w:separator/>
      </w:r>
    </w:p>
  </w:footnote>
  <w:footnote w:type="continuationSeparator" w:id="1">
    <w:p w:rsidR="00E319C0" w:rsidRDefault="00E319C0" w:rsidP="00DD12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48" w:rsidRDefault="00D27D16" w:rsidP="00E7707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974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97448" w:rsidRDefault="006974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448" w:rsidRPr="004D751D" w:rsidRDefault="00D27D16" w:rsidP="00E7707B">
    <w:pPr>
      <w:pStyle w:val="a3"/>
      <w:framePr w:wrap="around" w:vAnchor="text" w:hAnchor="margin" w:xAlign="center" w:y="1"/>
      <w:rPr>
        <w:rStyle w:val="a7"/>
        <w:sz w:val="20"/>
        <w:szCs w:val="20"/>
      </w:rPr>
    </w:pPr>
    <w:r w:rsidRPr="004D751D">
      <w:rPr>
        <w:rStyle w:val="a7"/>
        <w:sz w:val="20"/>
        <w:szCs w:val="20"/>
      </w:rPr>
      <w:fldChar w:fldCharType="begin"/>
    </w:r>
    <w:r w:rsidR="00697448" w:rsidRPr="004D751D">
      <w:rPr>
        <w:rStyle w:val="a7"/>
        <w:sz w:val="20"/>
        <w:szCs w:val="20"/>
      </w:rPr>
      <w:instrText xml:space="preserve">PAGE  </w:instrText>
    </w:r>
    <w:r w:rsidRPr="004D751D">
      <w:rPr>
        <w:rStyle w:val="a7"/>
        <w:sz w:val="20"/>
        <w:szCs w:val="20"/>
      </w:rPr>
      <w:fldChar w:fldCharType="separate"/>
    </w:r>
    <w:r w:rsidR="00275D0D">
      <w:rPr>
        <w:rStyle w:val="a7"/>
        <w:noProof/>
        <w:sz w:val="20"/>
        <w:szCs w:val="20"/>
      </w:rPr>
      <w:t>11</w:t>
    </w:r>
    <w:r w:rsidRPr="004D751D">
      <w:rPr>
        <w:rStyle w:val="a7"/>
        <w:sz w:val="20"/>
        <w:szCs w:val="20"/>
      </w:rPr>
      <w:fldChar w:fldCharType="end"/>
    </w:r>
  </w:p>
  <w:p w:rsidR="00697448" w:rsidRDefault="006974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D1282"/>
    <w:rsid w:val="000073F4"/>
    <w:rsid w:val="0001076C"/>
    <w:rsid w:val="0002368B"/>
    <w:rsid w:val="00042D47"/>
    <w:rsid w:val="00045D37"/>
    <w:rsid w:val="00047463"/>
    <w:rsid w:val="00054286"/>
    <w:rsid w:val="000558EB"/>
    <w:rsid w:val="00056DD5"/>
    <w:rsid w:val="00072F77"/>
    <w:rsid w:val="000808B5"/>
    <w:rsid w:val="000C396E"/>
    <w:rsid w:val="000C77EF"/>
    <w:rsid w:val="000D26E9"/>
    <w:rsid w:val="000D2A89"/>
    <w:rsid w:val="000E49CF"/>
    <w:rsid w:val="000F0D35"/>
    <w:rsid w:val="001234A7"/>
    <w:rsid w:val="0013058A"/>
    <w:rsid w:val="00134162"/>
    <w:rsid w:val="00160183"/>
    <w:rsid w:val="00165B43"/>
    <w:rsid w:val="001708CA"/>
    <w:rsid w:val="00172B82"/>
    <w:rsid w:val="00182B20"/>
    <w:rsid w:val="00183A53"/>
    <w:rsid w:val="0018420F"/>
    <w:rsid w:val="00186022"/>
    <w:rsid w:val="00194AE7"/>
    <w:rsid w:val="001A344F"/>
    <w:rsid w:val="001D27B2"/>
    <w:rsid w:val="001E1DF7"/>
    <w:rsid w:val="00222FE4"/>
    <w:rsid w:val="00275D0D"/>
    <w:rsid w:val="0028375A"/>
    <w:rsid w:val="002B4578"/>
    <w:rsid w:val="002B65DF"/>
    <w:rsid w:val="002C3F39"/>
    <w:rsid w:val="002D5B5D"/>
    <w:rsid w:val="002F76B5"/>
    <w:rsid w:val="00353CA3"/>
    <w:rsid w:val="00377C87"/>
    <w:rsid w:val="00381155"/>
    <w:rsid w:val="003A0BDC"/>
    <w:rsid w:val="003B42A2"/>
    <w:rsid w:val="003C5348"/>
    <w:rsid w:val="003C7392"/>
    <w:rsid w:val="003D4007"/>
    <w:rsid w:val="003F4A11"/>
    <w:rsid w:val="004349C8"/>
    <w:rsid w:val="00446AC5"/>
    <w:rsid w:val="0046008F"/>
    <w:rsid w:val="00470291"/>
    <w:rsid w:val="004A0F9B"/>
    <w:rsid w:val="004A2DC6"/>
    <w:rsid w:val="004D1DBC"/>
    <w:rsid w:val="004D751D"/>
    <w:rsid w:val="004E1721"/>
    <w:rsid w:val="00535FD9"/>
    <w:rsid w:val="00543C9B"/>
    <w:rsid w:val="00545796"/>
    <w:rsid w:val="00557049"/>
    <w:rsid w:val="005729A7"/>
    <w:rsid w:val="0059141C"/>
    <w:rsid w:val="00595D89"/>
    <w:rsid w:val="005F370B"/>
    <w:rsid w:val="005F7DD2"/>
    <w:rsid w:val="00607F2D"/>
    <w:rsid w:val="00616202"/>
    <w:rsid w:val="00625EF3"/>
    <w:rsid w:val="00642C56"/>
    <w:rsid w:val="006467A3"/>
    <w:rsid w:val="00665BB7"/>
    <w:rsid w:val="00667B1A"/>
    <w:rsid w:val="00670263"/>
    <w:rsid w:val="006808C6"/>
    <w:rsid w:val="006931BD"/>
    <w:rsid w:val="00697448"/>
    <w:rsid w:val="006C1704"/>
    <w:rsid w:val="006E20EC"/>
    <w:rsid w:val="006E60CB"/>
    <w:rsid w:val="006F1F3C"/>
    <w:rsid w:val="006F4D57"/>
    <w:rsid w:val="007104C1"/>
    <w:rsid w:val="00710B99"/>
    <w:rsid w:val="00762D61"/>
    <w:rsid w:val="0076728A"/>
    <w:rsid w:val="0079245D"/>
    <w:rsid w:val="00796804"/>
    <w:rsid w:val="007C3611"/>
    <w:rsid w:val="00800FF5"/>
    <w:rsid w:val="00805F92"/>
    <w:rsid w:val="00820AAC"/>
    <w:rsid w:val="00831A18"/>
    <w:rsid w:val="0088108C"/>
    <w:rsid w:val="00881F5E"/>
    <w:rsid w:val="00885BD3"/>
    <w:rsid w:val="008953D7"/>
    <w:rsid w:val="008A2662"/>
    <w:rsid w:val="008A5BFE"/>
    <w:rsid w:val="008D1142"/>
    <w:rsid w:val="009671DF"/>
    <w:rsid w:val="009A38ED"/>
    <w:rsid w:val="009D13E3"/>
    <w:rsid w:val="009E10B7"/>
    <w:rsid w:val="009E5D09"/>
    <w:rsid w:val="00A16F1E"/>
    <w:rsid w:val="00A2028C"/>
    <w:rsid w:val="00A24CAF"/>
    <w:rsid w:val="00A53A96"/>
    <w:rsid w:val="00A55D5C"/>
    <w:rsid w:val="00A81D5A"/>
    <w:rsid w:val="00B040FB"/>
    <w:rsid w:val="00B42CE5"/>
    <w:rsid w:val="00B51743"/>
    <w:rsid w:val="00B912FD"/>
    <w:rsid w:val="00B939FA"/>
    <w:rsid w:val="00BA5452"/>
    <w:rsid w:val="00BC29D4"/>
    <w:rsid w:val="00BD18F5"/>
    <w:rsid w:val="00BF4378"/>
    <w:rsid w:val="00BF67DC"/>
    <w:rsid w:val="00C01243"/>
    <w:rsid w:val="00C15EA4"/>
    <w:rsid w:val="00C25457"/>
    <w:rsid w:val="00C339DA"/>
    <w:rsid w:val="00C5499B"/>
    <w:rsid w:val="00C80B8F"/>
    <w:rsid w:val="00C86196"/>
    <w:rsid w:val="00C94888"/>
    <w:rsid w:val="00CD6A52"/>
    <w:rsid w:val="00CF6A43"/>
    <w:rsid w:val="00D11C01"/>
    <w:rsid w:val="00D21090"/>
    <w:rsid w:val="00D27D16"/>
    <w:rsid w:val="00D32751"/>
    <w:rsid w:val="00D84FE0"/>
    <w:rsid w:val="00D864F6"/>
    <w:rsid w:val="00DA1CD2"/>
    <w:rsid w:val="00DD1282"/>
    <w:rsid w:val="00DE1B5C"/>
    <w:rsid w:val="00DE40C3"/>
    <w:rsid w:val="00DE65C1"/>
    <w:rsid w:val="00E00D90"/>
    <w:rsid w:val="00E02C4B"/>
    <w:rsid w:val="00E06CD6"/>
    <w:rsid w:val="00E2598B"/>
    <w:rsid w:val="00E2790C"/>
    <w:rsid w:val="00E319C0"/>
    <w:rsid w:val="00E41673"/>
    <w:rsid w:val="00E42786"/>
    <w:rsid w:val="00E42E64"/>
    <w:rsid w:val="00E45292"/>
    <w:rsid w:val="00E51E14"/>
    <w:rsid w:val="00E5563D"/>
    <w:rsid w:val="00E72036"/>
    <w:rsid w:val="00E7707B"/>
    <w:rsid w:val="00EA66E2"/>
    <w:rsid w:val="00ED5F71"/>
    <w:rsid w:val="00EE6A10"/>
    <w:rsid w:val="00EF4CF3"/>
    <w:rsid w:val="00EF5182"/>
    <w:rsid w:val="00F0456A"/>
    <w:rsid w:val="00F14399"/>
    <w:rsid w:val="00F160DB"/>
    <w:rsid w:val="00F26CB4"/>
    <w:rsid w:val="00F440DA"/>
    <w:rsid w:val="00F451A1"/>
    <w:rsid w:val="00F6400A"/>
    <w:rsid w:val="00F91E71"/>
    <w:rsid w:val="00FA74A7"/>
    <w:rsid w:val="00FC3CC7"/>
    <w:rsid w:val="00FE3049"/>
    <w:rsid w:val="00FF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2">
    <w:name w:val="heading 2"/>
    <w:basedOn w:val="a"/>
    <w:next w:val="a"/>
    <w:link w:val="20"/>
    <w:qFormat/>
    <w:rsid w:val="00183A53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D1282"/>
  </w:style>
  <w:style w:type="paragraph" w:styleId="a5">
    <w:name w:val="footer"/>
    <w:basedOn w:val="a"/>
    <w:link w:val="a6"/>
    <w:uiPriority w:val="99"/>
    <w:semiHidden/>
    <w:unhideWhenUsed/>
    <w:rsid w:val="00DD128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D1282"/>
  </w:style>
  <w:style w:type="character" w:styleId="a7">
    <w:name w:val="page number"/>
    <w:basedOn w:val="a0"/>
    <w:uiPriority w:val="99"/>
    <w:semiHidden/>
    <w:unhideWhenUsed/>
    <w:rsid w:val="00DD1282"/>
  </w:style>
  <w:style w:type="character" w:customStyle="1" w:styleId="20">
    <w:name w:val="Заголовок 2 Знак"/>
    <w:basedOn w:val="a0"/>
    <w:link w:val="2"/>
    <w:rsid w:val="00183A53"/>
    <w:rPr>
      <w:rFonts w:eastAsia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CC20-9DAA-488D-8860-3FEAE60B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401</TotalTime>
  <Pages>11</Pages>
  <Words>3388</Words>
  <Characters>19312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22655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AcstVS</cp:lastModifiedBy>
  <cp:revision>32</cp:revision>
  <cp:lastPrinted>2022-03-15T10:32:00Z</cp:lastPrinted>
  <dcterms:created xsi:type="dcterms:W3CDTF">2021-04-19T10:39:00Z</dcterms:created>
  <dcterms:modified xsi:type="dcterms:W3CDTF">2022-03-15T13:52:00Z</dcterms:modified>
</cp:coreProperties>
</file>